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F45915" w14:textId="3E00341A" w:rsidR="00586749" w:rsidRDefault="00586749" w:rsidP="00586749">
      <w:pPr>
        <w:pStyle w:val="NoSpacing"/>
      </w:pPr>
      <w:r>
        <w:rPr>
          <w:u w:val="single"/>
        </w:rPr>
        <w:t>William SWANSBY</w:t>
      </w:r>
      <w:r>
        <w:t xml:space="preserve">        </w:t>
      </w:r>
      <w:r>
        <w:t>(</w:t>
      </w:r>
      <w:r>
        <w:t>d.1453</w:t>
      </w:r>
      <w:r>
        <w:t>)</w:t>
      </w:r>
    </w:p>
    <w:p w14:paraId="520A59B6" w14:textId="77777777" w:rsidR="00586749" w:rsidRDefault="00586749" w:rsidP="00586749">
      <w:pPr>
        <w:pStyle w:val="NoSpacing"/>
      </w:pPr>
      <w:r>
        <w:t xml:space="preserve">Vicar of </w:t>
      </w:r>
      <w:proofErr w:type="spellStart"/>
      <w:r>
        <w:t>St.Helen’s</w:t>
      </w:r>
      <w:proofErr w:type="spellEnd"/>
      <w:r>
        <w:t xml:space="preserve"> Church, </w:t>
      </w:r>
      <w:proofErr w:type="spellStart"/>
      <w:r>
        <w:t>Skipwith</w:t>
      </w:r>
      <w:proofErr w:type="spellEnd"/>
      <w:r>
        <w:t xml:space="preserve">, East Riding </w:t>
      </w:r>
    </w:p>
    <w:p w14:paraId="72208849" w14:textId="77777777" w:rsidR="00586749" w:rsidRDefault="00586749" w:rsidP="00586749">
      <w:pPr>
        <w:pStyle w:val="NoSpacing"/>
      </w:pPr>
    </w:p>
    <w:p w14:paraId="65194B4F" w14:textId="77777777" w:rsidR="00586749" w:rsidRDefault="00586749" w:rsidP="00586749">
      <w:pPr>
        <w:pStyle w:val="NoSpacing"/>
      </w:pPr>
    </w:p>
    <w:p w14:paraId="166AFA08" w14:textId="1873727C" w:rsidR="00586749" w:rsidRDefault="00586749" w:rsidP="00586749">
      <w:pPr>
        <w:pStyle w:val="NoSpacing"/>
      </w:pPr>
      <w:r>
        <w:t>11 Mar.1428</w:t>
      </w:r>
      <w:r>
        <w:tab/>
        <w:t>He became Vicar.</w:t>
      </w:r>
    </w:p>
    <w:p w14:paraId="2106C0B4" w14:textId="77777777" w:rsidR="00586749" w:rsidRDefault="00586749" w:rsidP="00586749">
      <w:pPr>
        <w:pStyle w:val="NoSpacing"/>
      </w:pPr>
      <w:r>
        <w:tab/>
      </w:r>
      <w:r>
        <w:tab/>
        <w:t>(from information in the church)</w:t>
      </w:r>
    </w:p>
    <w:p w14:paraId="05E195B0" w14:textId="77777777" w:rsidR="00586749" w:rsidRDefault="00586749" w:rsidP="00586749">
      <w:pPr>
        <w:pStyle w:val="NoSpacing"/>
      </w:pPr>
      <w:bookmarkStart w:id="0" w:name="_GoBack"/>
      <w:bookmarkEnd w:id="0"/>
    </w:p>
    <w:p w14:paraId="3A382C06" w14:textId="77777777" w:rsidR="00586749" w:rsidRDefault="00586749" w:rsidP="00586749">
      <w:pPr>
        <w:pStyle w:val="NoSpacing"/>
      </w:pPr>
    </w:p>
    <w:p w14:paraId="17FDA6AB" w14:textId="77777777" w:rsidR="00586749" w:rsidRPr="005B251A" w:rsidRDefault="00586749" w:rsidP="00586749">
      <w:pPr>
        <w:pStyle w:val="NoSpacing"/>
      </w:pPr>
      <w:r>
        <w:t>14 July 2019</w:t>
      </w:r>
    </w:p>
    <w:p w14:paraId="2182A14D" w14:textId="3636C36F" w:rsidR="006B2F86" w:rsidRPr="00586749" w:rsidRDefault="00586749" w:rsidP="00E71FC3">
      <w:pPr>
        <w:pStyle w:val="NoSpacing"/>
      </w:pPr>
    </w:p>
    <w:sectPr w:rsidR="006B2F86" w:rsidRPr="0058674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C0874E" w14:textId="77777777" w:rsidR="00586749" w:rsidRDefault="00586749" w:rsidP="00E71FC3">
      <w:pPr>
        <w:spacing w:after="0" w:line="240" w:lineRule="auto"/>
      </w:pPr>
      <w:r>
        <w:separator/>
      </w:r>
    </w:p>
  </w:endnote>
  <w:endnote w:type="continuationSeparator" w:id="0">
    <w:p w14:paraId="13510E5D" w14:textId="77777777" w:rsidR="00586749" w:rsidRDefault="0058674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543D2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72C28B" w14:textId="77777777" w:rsidR="00586749" w:rsidRDefault="00586749" w:rsidP="00E71FC3">
      <w:pPr>
        <w:spacing w:after="0" w:line="240" w:lineRule="auto"/>
      </w:pPr>
      <w:r>
        <w:separator/>
      </w:r>
    </w:p>
  </w:footnote>
  <w:footnote w:type="continuationSeparator" w:id="0">
    <w:p w14:paraId="0711845D" w14:textId="77777777" w:rsidR="00586749" w:rsidRDefault="0058674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749"/>
    <w:rsid w:val="001A7C09"/>
    <w:rsid w:val="00577BD5"/>
    <w:rsid w:val="00586749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7D547D"/>
  <w15:chartTrackingRefBased/>
  <w15:docId w15:val="{8C7CF28D-9B3E-4749-86CA-8F8BCF8C1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2019-07-14T19:38:00Z</dcterms:created>
  <dcterms:modified xsi:type="dcterms:W3CDTF">2019-07-14T19:42:00Z</dcterms:modified>
</cp:coreProperties>
</file>